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D3B86" w14:textId="17D9D904" w:rsidR="009A4199" w:rsidRDefault="009A4199" w:rsidP="009A4199">
      <w:bookmarkStart w:id="0" w:name="_GoBack"/>
      <w:bookmarkEnd w:id="0"/>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92"/>
        <w:gridCol w:w="7942"/>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77777777" w:rsidR="009A4199" w:rsidRDefault="009A4199" w:rsidP="00E61C19"/>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77777777" w:rsidR="009A4199" w:rsidRDefault="009A4199" w:rsidP="00E61C19"/>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proofErr w:type="gramStart"/>
      <w:r>
        <w:rPr>
          <w:snapToGrid w:val="0"/>
        </w:rPr>
        <w:t>,</w:t>
      </w:r>
      <w:proofErr w:type="gramEnd"/>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w:t>
      </w:r>
      <w:r w:rsidRPr="0037269F">
        <w:t>r</w:t>
      </w:r>
      <w:r w:rsidRPr="0037269F">
        <w:t>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w:t>
      </w:r>
      <w:r w:rsidR="005908B1" w:rsidRPr="005908B1">
        <w:t>t</w:t>
      </w:r>
      <w:r w:rsidR="005908B1" w:rsidRPr="005908B1">
        <w: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w:t>
      </w:r>
      <w:r w:rsidR="005908B1" w:rsidRPr="005908B1">
        <w:t>n</w:t>
      </w:r>
      <w:r w:rsidR="005908B1" w:rsidRPr="005908B1">
        <w:t>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w:t>
      </w:r>
      <w:r w:rsidR="005908B1" w:rsidRPr="005908B1">
        <w:t>n</w:t>
      </w:r>
      <w:r w:rsidR="005908B1" w:rsidRPr="005908B1">
        <w:t>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Wer unbefugt ein fremdes Geheimnis, namentlich ein zum persönlichen Lebensbereich gehörendes Geheimnis oder ein B</w:t>
      </w:r>
      <w:r w:rsidR="005908B1" w:rsidRPr="005908B1">
        <w:t>e</w:t>
      </w:r>
      <w:r w:rsidR="005908B1" w:rsidRPr="005908B1">
        <w:t xml:space="preserv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w:t>
      </w:r>
      <w:r w:rsidR="005908B1" w:rsidRPr="005908B1">
        <w:t>h</w:t>
      </w:r>
      <w:r w:rsidR="005908B1" w:rsidRPr="005908B1">
        <w:t>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w:t>
      </w:r>
      <w:r w:rsidR="005908B1" w:rsidRPr="005908B1">
        <w:t>n</w:t>
      </w:r>
      <w:r w:rsidR="005908B1" w:rsidRPr="005908B1">
        <w:t>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w:t>
      </w:r>
      <w:r w:rsidR="005908B1" w:rsidRPr="005908B1">
        <w:t>e</w:t>
      </w:r>
      <w:r w:rsidR="005908B1" w:rsidRPr="005908B1">
        <w:t>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w:t>
      </w:r>
      <w:r w:rsidR="00897303" w:rsidRPr="00897303">
        <w:t>u</w:t>
      </w:r>
      <w:r w:rsidR="00897303" w:rsidRPr="00897303">
        <w:t>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Ebenso wird bestraft, wer unbefugt ein fremdes Geheimnis, namentlich ein zum persönlichen Lebensbereich gehörendes G</w:t>
      </w:r>
      <w:r w:rsidR="005908B1" w:rsidRPr="005908B1">
        <w:t>e</w:t>
      </w:r>
      <w:r w:rsidR="005908B1" w:rsidRPr="005908B1">
        <w:t xml:space="preserv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für den öffentlichen Dienst  besonders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w:t>
      </w:r>
      <w:r w:rsidR="005908B1" w:rsidRPr="005908B1">
        <w:t>s</w:t>
      </w:r>
      <w:r w:rsidR="005908B1" w:rsidRPr="005908B1">
        <w:t>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w:t>
      </w:r>
      <w:r w:rsidRPr="00897303">
        <w:t>r</w:t>
      </w:r>
      <w:r w:rsidRPr="00897303">
        <w:t>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w:t>
      </w:r>
      <w:r w:rsidRPr="005908B1">
        <w:t>r</w:t>
      </w:r>
      <w:r w:rsidRPr="005908B1">
        <w:t xml:space="preserve">sönliche oder sachliche Verhältnisse eines anderen gleich, die für Aufgaben der öffentlichen Verwaltung erfasst worden sind; </w:t>
      </w:r>
      <w:r w:rsidRPr="005908B1">
        <w:lastRenderedPageBreak/>
        <w:t>Satz 1 ist jedoch nicht anzuwenden, soweit solche Einzelangaben anderen Behörden oder sonstigen Stellen für Aufgaben der ö</w:t>
      </w:r>
      <w:r w:rsidRPr="005908B1">
        <w:t>f</w:t>
      </w:r>
      <w:r w:rsidRPr="005908B1">
        <w:t>fentlichen Verwaltung bekannt gegeben werden und das Gesetz dies nicht untersagt.</w:t>
      </w:r>
    </w:p>
    <w:p w14:paraId="58BF91B2" w14:textId="73CEB104" w:rsidR="001E6B5B" w:rsidRDefault="001E6B5B" w:rsidP="001E6B5B">
      <w:pPr>
        <w:pStyle w:val="ListeGesetzA"/>
        <w:ind w:left="425" w:hanging="425"/>
      </w:pPr>
      <w:r w:rsidRPr="001E6B5B">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w:t>
      </w:r>
      <w:r w:rsidRPr="001E6B5B">
        <w:t>r</w:t>
      </w:r>
      <w:r w:rsidRPr="001E6B5B">
        <w:t>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w:t>
      </w:r>
      <w:r w:rsidR="005908B1" w:rsidRPr="005908B1">
        <w:t>s</w:t>
      </w:r>
      <w:r w:rsidR="005908B1" w:rsidRPr="005908B1">
        <w:t>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w:t>
      </w:r>
      <w:r w:rsidR="005908B1" w:rsidRPr="005908B1">
        <w:t>s</w:t>
      </w:r>
      <w:r w:rsidR="005908B1" w:rsidRPr="005908B1">
        <w:t>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w:t>
      </w:r>
      <w:r w:rsidR="005908B1" w:rsidRPr="005908B1">
        <w:t>r</w:t>
      </w:r>
      <w:r w:rsidR="005908B1" w:rsidRPr="005908B1">
        <w:t>genommen hat oder künftig vornehme und dadurch seine Dienstpflichten verletzt hat oder verletzen würde, wird mit Freiheit</w:t>
      </w:r>
      <w:r w:rsidR="005908B1" w:rsidRPr="005908B1">
        <w:t>s</w:t>
      </w:r>
      <w:r w:rsidR="005908B1" w:rsidRPr="005908B1">
        <w:t>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w:t>
      </w:r>
      <w:r w:rsidR="005908B1" w:rsidRPr="005908B1">
        <w:t>h</w:t>
      </w:r>
      <w:r w:rsidR="005908B1" w:rsidRPr="005908B1">
        <w:t>ren oder Geldstrafe.</w:t>
      </w:r>
    </w:p>
    <w:p w14:paraId="6ADE9317" w14:textId="148C93BD" w:rsidR="005908B1" w:rsidRPr="005908B1" w:rsidRDefault="004C386F" w:rsidP="004C386F">
      <w:pPr>
        <w:pStyle w:val="ListeGesetzA"/>
      </w:pPr>
      <w:r>
        <w:lastRenderedPageBreak/>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proofErr w:type="gramStart"/>
      <w:r w:rsidR="005908B1" w:rsidRPr="005908B1">
        <w:t>,</w:t>
      </w:r>
      <w:proofErr w:type="gramEnd"/>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w:t>
      </w:r>
      <w:r w:rsidR="005908B1" w:rsidRPr="005908B1">
        <w:t>r</w:t>
      </w:r>
      <w:r w:rsidR="005908B1" w:rsidRPr="005908B1">
        <w:t>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w:t>
      </w:r>
      <w:r w:rsidR="005908B1" w:rsidRPr="005908B1">
        <w:t>n</w:t>
      </w:r>
      <w:r w:rsidR="005908B1" w:rsidRPr="005908B1">
        <w:t>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w:t>
      </w:r>
      <w:r w:rsidR="005908B1" w:rsidRPr="005908B1">
        <w:t>r</w:t>
      </w:r>
      <w:r w:rsidR="005908B1" w:rsidRPr="005908B1">
        <w:t>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w:t>
      </w:r>
      <w:r w:rsidR="005908B1" w:rsidRPr="005908B1">
        <w:t>r</w:t>
      </w:r>
      <w:r w:rsidR="005908B1" w:rsidRPr="005908B1">
        <w:t>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w:t>
      </w:r>
      <w:r w:rsidR="005908B1" w:rsidRPr="005908B1">
        <w:t>e</w:t>
      </w:r>
      <w:r w:rsidR="005908B1" w:rsidRPr="005908B1">
        <w:t>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von der Obersten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9"/>
      <w:headerReference w:type="default" r:id="rId10"/>
      <w:footerReference w:type="even" r:id="rId11"/>
      <w:footerReference w:type="default" r:id="rId12"/>
      <w:footerReference w:type="first" r:id="rId13"/>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5A8BB" w14:textId="77777777" w:rsidR="00D77F4A" w:rsidRDefault="00D77F4A">
      <w:r>
        <w:separator/>
      </w:r>
    </w:p>
  </w:endnote>
  <w:endnote w:type="continuationSeparator" w:id="0">
    <w:p w14:paraId="394F8DEF" w14:textId="77777777" w:rsidR="00D77F4A" w:rsidRDefault="00D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9F41" w14:textId="77777777" w:rsidR="00D77F4A" w:rsidRPr="001C6B80" w:rsidRDefault="00D77F4A" w:rsidP="000941EA">
    <w:pPr>
      <w:pStyle w:val="Fuzeile"/>
      <w:pBdr>
        <w:top w:val="single" w:sz="4" w:space="1" w:color="auto"/>
      </w:pBdr>
      <w:rPr>
        <w:rFonts w:cs="Arial"/>
      </w:rPr>
    </w:pPr>
  </w:p>
  <w:p w14:paraId="3F9562C5" w14:textId="7F2FD1D0" w:rsidR="00D77F4A" w:rsidRPr="001C6B80" w:rsidRDefault="00D77F4A" w:rsidP="00203D54">
    <w:pPr>
      <w:pStyle w:val="Fuzeile"/>
    </w:pPr>
    <w:r>
      <w:t xml:space="preserve">Seite </w:t>
    </w:r>
    <w:r>
      <w:fldChar w:fldCharType="begin"/>
    </w:r>
    <w:r>
      <w:instrText xml:space="preserve"> PAGE  \* MERGEFORMAT </w:instrText>
    </w:r>
    <w:r>
      <w:fldChar w:fldCharType="separate"/>
    </w:r>
    <w:r w:rsidR="00CC2AE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A6830" w14:textId="77777777" w:rsidR="00D77F4A" w:rsidRPr="001C6B80" w:rsidRDefault="00D77F4A" w:rsidP="000941EA">
    <w:pPr>
      <w:pStyle w:val="Fuzeile"/>
      <w:pBdr>
        <w:top w:val="single" w:sz="4" w:space="1" w:color="auto"/>
      </w:pBdr>
      <w:rPr>
        <w:rFonts w:cs="Arial"/>
      </w:rPr>
    </w:pPr>
  </w:p>
  <w:p w14:paraId="609BA651" w14:textId="43703609"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CC2AEE">
      <w:rPr>
        <w:noProof/>
      </w:rPr>
      <w:t>1</w:t>
    </w:r>
    <w:r>
      <w:fldChar w:fldCharType="end"/>
    </w:r>
  </w:p>
  <w:p w14:paraId="3F5B4644" w14:textId="77777777" w:rsidR="00D77F4A" w:rsidRDefault="00D77F4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tXk8hICAAAo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197D0" w14:textId="77777777" w:rsidR="00D77F4A" w:rsidRDefault="00D77F4A">
      <w:r>
        <w:separator/>
      </w:r>
    </w:p>
  </w:footnote>
  <w:footnote w:type="continuationSeparator" w:id="0">
    <w:p w14:paraId="092939A9" w14:textId="77777777" w:rsidR="00D77F4A" w:rsidRDefault="00D77F4A">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nsid w:val="0AE807AB"/>
    <w:multiLevelType w:val="singleLevel"/>
    <w:tmpl w:val="1EAC36E4"/>
    <w:lvl w:ilvl="0">
      <w:start w:val="1"/>
      <w:numFmt w:val="decimal"/>
      <w:lvlText w:val="(%1)"/>
      <w:lvlJc w:val="left"/>
      <w:pPr>
        <w:tabs>
          <w:tab w:val="num" w:pos="360"/>
        </w:tabs>
        <w:ind w:left="0" w:firstLine="0"/>
      </w:pPr>
    </w:lvl>
  </w:abstractNum>
  <w:abstractNum w:abstractNumId="5">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nsid w:val="0D217032"/>
    <w:multiLevelType w:val="multilevel"/>
    <w:tmpl w:val="E43C883C"/>
    <w:numStyleLink w:val="ListeC"/>
  </w:abstractNum>
  <w:abstractNum w:abstractNumId="7">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nsid w:val="16311175"/>
    <w:multiLevelType w:val="multilevel"/>
    <w:tmpl w:val="E43C883C"/>
    <w:numStyleLink w:val="ListeC"/>
  </w:abstractNum>
  <w:abstractNum w:abstractNumId="9">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nsid w:val="2C6141EA"/>
    <w:multiLevelType w:val="singleLevel"/>
    <w:tmpl w:val="1EAC36E4"/>
    <w:lvl w:ilvl="0">
      <w:start w:val="1"/>
      <w:numFmt w:val="decimal"/>
      <w:lvlText w:val="(%1)"/>
      <w:lvlJc w:val="left"/>
      <w:pPr>
        <w:tabs>
          <w:tab w:val="num" w:pos="360"/>
        </w:tabs>
        <w:ind w:left="0" w:firstLine="0"/>
      </w:pPr>
    </w:lvl>
  </w:abstractNum>
  <w:abstractNum w:abstractNumId="13">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F2D641D"/>
    <w:multiLevelType w:val="singleLevel"/>
    <w:tmpl w:val="1EAC36E4"/>
    <w:lvl w:ilvl="0">
      <w:start w:val="1"/>
      <w:numFmt w:val="decimal"/>
      <w:lvlText w:val="(%1)"/>
      <w:lvlJc w:val="left"/>
      <w:pPr>
        <w:tabs>
          <w:tab w:val="num" w:pos="360"/>
        </w:tabs>
        <w:ind w:left="0" w:firstLine="0"/>
      </w:pPr>
    </w:lvl>
  </w:abstractNum>
  <w:abstractNum w:abstractNumId="2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48A35905"/>
    <w:multiLevelType w:val="singleLevel"/>
    <w:tmpl w:val="1EAC36E4"/>
    <w:lvl w:ilvl="0">
      <w:start w:val="1"/>
      <w:numFmt w:val="decimal"/>
      <w:lvlText w:val="(%1)"/>
      <w:lvlJc w:val="left"/>
      <w:pPr>
        <w:tabs>
          <w:tab w:val="num" w:pos="360"/>
        </w:tabs>
        <w:ind w:left="0" w:firstLine="0"/>
      </w:pPr>
    </w:lvl>
  </w:abstractNum>
  <w:abstractNum w:abstractNumId="23">
    <w:nsid w:val="48B51266"/>
    <w:multiLevelType w:val="singleLevel"/>
    <w:tmpl w:val="1EAC36E4"/>
    <w:lvl w:ilvl="0">
      <w:start w:val="1"/>
      <w:numFmt w:val="decimal"/>
      <w:lvlText w:val="(%1)"/>
      <w:lvlJc w:val="left"/>
      <w:pPr>
        <w:tabs>
          <w:tab w:val="num" w:pos="360"/>
        </w:tabs>
        <w:ind w:left="0" w:firstLine="0"/>
      </w:pPr>
    </w:lvl>
  </w:abstractNum>
  <w:abstractNum w:abstractNumId="24">
    <w:nsid w:val="4B2468A3"/>
    <w:multiLevelType w:val="singleLevel"/>
    <w:tmpl w:val="39B4295C"/>
    <w:lvl w:ilvl="0">
      <w:start w:val="1"/>
      <w:numFmt w:val="decimal"/>
      <w:lvlText w:val="(%1)"/>
      <w:lvlJc w:val="left"/>
      <w:pPr>
        <w:tabs>
          <w:tab w:val="num" w:pos="360"/>
        </w:tabs>
        <w:ind w:left="0" w:firstLine="0"/>
      </w:pPr>
    </w:lvl>
  </w:abstractNum>
  <w:abstractNum w:abstractNumId="25">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F150D53"/>
    <w:multiLevelType w:val="multilevel"/>
    <w:tmpl w:val="0776B428"/>
    <w:numStyleLink w:val="ListeB"/>
  </w:abstractNum>
  <w:abstractNum w:abstractNumId="31">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nsid w:val="53647AFF"/>
    <w:multiLevelType w:val="singleLevel"/>
    <w:tmpl w:val="1EAC36E4"/>
    <w:lvl w:ilvl="0">
      <w:start w:val="1"/>
      <w:numFmt w:val="decimal"/>
      <w:lvlText w:val="(%1)"/>
      <w:lvlJc w:val="left"/>
      <w:pPr>
        <w:tabs>
          <w:tab w:val="num" w:pos="360"/>
        </w:tabs>
        <w:ind w:left="0" w:firstLine="0"/>
      </w:pPr>
    </w:lvl>
  </w:abstractNum>
  <w:abstractNum w:abstractNumId="33">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629529FF"/>
    <w:multiLevelType w:val="multilevel"/>
    <w:tmpl w:val="E43C883C"/>
    <w:numStyleLink w:val="ListeC"/>
  </w:abstractNum>
  <w:abstractNum w:abstractNumId="36">
    <w:nsid w:val="644912D3"/>
    <w:multiLevelType w:val="singleLevel"/>
    <w:tmpl w:val="1EAC36E4"/>
    <w:lvl w:ilvl="0">
      <w:start w:val="1"/>
      <w:numFmt w:val="decimal"/>
      <w:lvlText w:val="(%1)"/>
      <w:lvlJc w:val="left"/>
      <w:pPr>
        <w:tabs>
          <w:tab w:val="num" w:pos="360"/>
        </w:tabs>
        <w:ind w:left="0" w:firstLine="0"/>
      </w:pPr>
    </w:lvl>
  </w:abstractNum>
  <w:abstractNum w:abstractNumId="37">
    <w:nsid w:val="65DA24E3"/>
    <w:multiLevelType w:val="multilevel"/>
    <w:tmpl w:val="E43C883C"/>
    <w:numStyleLink w:val="ListeC"/>
  </w:abstractNum>
  <w:abstractNum w:abstractNumId="38">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nsid w:val="742505BA"/>
    <w:multiLevelType w:val="multilevel"/>
    <w:tmpl w:val="01661B8A"/>
    <w:numStyleLink w:val="ListeA"/>
  </w:abstractNum>
  <w:abstractNum w:abstractNumId="41">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nsid w:val="7C726BCE"/>
    <w:multiLevelType w:val="singleLevel"/>
    <w:tmpl w:val="1EAC36E4"/>
    <w:lvl w:ilvl="0">
      <w:start w:val="1"/>
      <w:numFmt w:val="decimal"/>
      <w:lvlText w:val="(%1)"/>
      <w:lvlJc w:val="left"/>
      <w:pPr>
        <w:tabs>
          <w:tab w:val="num" w:pos="360"/>
        </w:tabs>
        <w:ind w:left="0" w:firstLine="0"/>
      </w:pPr>
    </w:lvl>
  </w:abstractNum>
  <w:num w:numId="1">
    <w:abstractNumId w:val="42"/>
  </w:num>
  <w:num w:numId="2">
    <w:abstractNumId w:val="40"/>
  </w:num>
  <w:num w:numId="3">
    <w:abstractNumId w:val="25"/>
  </w:num>
  <w:num w:numId="4">
    <w:abstractNumId w:val="13"/>
  </w:num>
  <w:num w:numId="5">
    <w:abstractNumId w:val="28"/>
  </w:num>
  <w:num w:numId="6">
    <w:abstractNumId w:val="30"/>
  </w:num>
  <w:num w:numId="7">
    <w:abstractNumId w:val="3"/>
  </w:num>
  <w:num w:numId="8">
    <w:abstractNumId w:val="2"/>
  </w:num>
  <w:num w:numId="9">
    <w:abstractNumId w:val="1"/>
  </w:num>
  <w:num w:numId="10">
    <w:abstractNumId w:val="0"/>
  </w:num>
  <w:num w:numId="11">
    <w:abstractNumId w:val="37"/>
  </w:num>
  <w:num w:numId="12">
    <w:abstractNumId w:val="34"/>
  </w:num>
  <w:num w:numId="13">
    <w:abstractNumId w:val="8"/>
  </w:num>
  <w:num w:numId="14">
    <w:abstractNumId w:val="35"/>
  </w:num>
  <w:num w:numId="15">
    <w:abstractNumId w:val="6"/>
  </w:num>
  <w:num w:numId="16">
    <w:abstractNumId w:val="15"/>
  </w:num>
  <w:num w:numId="17">
    <w:abstractNumId w:val="21"/>
  </w:num>
  <w:num w:numId="18">
    <w:abstractNumId w:val="16"/>
  </w:num>
  <w:num w:numId="19">
    <w:abstractNumId w:val="5"/>
  </w:num>
  <w:num w:numId="20">
    <w:abstractNumId w:val="24"/>
  </w:num>
  <w:num w:numId="21">
    <w:abstractNumId w:val="12"/>
  </w:num>
  <w:num w:numId="22">
    <w:abstractNumId w:val="10"/>
  </w:num>
  <w:num w:numId="23">
    <w:abstractNumId w:val="14"/>
  </w:num>
  <w:num w:numId="24">
    <w:abstractNumId w:val="19"/>
  </w:num>
  <w:num w:numId="25">
    <w:abstractNumId w:val="44"/>
  </w:num>
  <w:num w:numId="26">
    <w:abstractNumId w:val="11"/>
  </w:num>
  <w:num w:numId="27">
    <w:abstractNumId w:val="23"/>
  </w:num>
  <w:num w:numId="28">
    <w:abstractNumId w:val="4"/>
  </w:num>
  <w:num w:numId="29">
    <w:abstractNumId w:val="22"/>
  </w:num>
  <w:num w:numId="30">
    <w:abstractNumId w:val="32"/>
  </w:num>
  <w:num w:numId="31">
    <w:abstractNumId w:val="36"/>
  </w:num>
  <w:num w:numId="32">
    <w:abstractNumId w:val="27"/>
  </w:num>
  <w:num w:numId="33">
    <w:abstractNumId w:val="45"/>
  </w:num>
  <w:num w:numId="34">
    <w:abstractNumId w:val="9"/>
  </w:num>
  <w:num w:numId="35">
    <w:abstractNumId w:val="39"/>
  </w:num>
  <w:num w:numId="36">
    <w:abstractNumId w:val="31"/>
  </w:num>
  <w:num w:numId="37">
    <w:abstractNumId w:val="20"/>
  </w:num>
  <w:num w:numId="38">
    <w:abstractNumId w:val="41"/>
  </w:num>
  <w:num w:numId="39">
    <w:abstractNumId w:val="7"/>
  </w:num>
  <w:num w:numId="40">
    <w:abstractNumId w:val="17"/>
  </w:num>
  <w:num w:numId="41">
    <w:abstractNumId w:val="26"/>
  </w:num>
  <w:num w:numId="42">
    <w:abstractNumId w:val="38"/>
  </w:num>
  <w:num w:numId="43">
    <w:abstractNumId w:val="29"/>
  </w:num>
  <w:num w:numId="44">
    <w:abstractNumId w:val="33"/>
  </w:num>
  <w:num w:numId="45">
    <w:abstractNumId w:val="18"/>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mirrorMargins/>
  <w:proofState w:spelling="clean" w:grammar="clean"/>
  <w:trackRevisio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B3AA0"/>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F987B-0389-41A2-AE91-092FA2B65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B411F693.dotm</Template>
  <TotalTime>0</TotalTime>
  <Pages>5</Pages>
  <Words>2436</Words>
  <Characters>15220</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17621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Waldau, Dagmar</cp:lastModifiedBy>
  <cp:revision>3</cp:revision>
  <cp:lastPrinted>2015-06-13T23:50:00Z</cp:lastPrinted>
  <dcterms:created xsi:type="dcterms:W3CDTF">2017-07-26T10:24:00Z</dcterms:created>
  <dcterms:modified xsi:type="dcterms:W3CDTF">2019-07-17T11:09:00Z</dcterms:modified>
</cp:coreProperties>
</file>